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1B1" w:rsidRPr="008978B2" w:rsidRDefault="006031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6031B1" w:rsidRPr="008978B2" w:rsidRDefault="006031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09.12.2016</w:t>
      </w:r>
    </w:p>
    <w:p w:rsidR="006031B1" w:rsidRPr="008978B2" w:rsidRDefault="006031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6031B1" w:rsidRPr="008978B2" w:rsidRDefault="006031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6031B1" w:rsidRDefault="006031B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6031B1" w:rsidRPr="008978B2" w:rsidRDefault="006031B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6031B1" w:rsidRPr="008978B2" w:rsidRDefault="006031B1" w:rsidP="00E16136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6031B1" w:rsidRPr="008978B2" w:rsidRDefault="006031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031B1" w:rsidRPr="008978B2" w:rsidRDefault="006031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6031B1" w:rsidRPr="008978B2" w:rsidRDefault="006031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031B1" w:rsidRPr="008978B2" w:rsidRDefault="006031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6031B1" w:rsidRPr="008978B2" w:rsidRDefault="006031B1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6031B1" w:rsidRPr="008978B2" w:rsidRDefault="006031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6031B1" w:rsidRPr="008978B2" w:rsidRDefault="006031B1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6031B1" w:rsidRPr="008978B2" w:rsidRDefault="006031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031B1" w:rsidRPr="008978B2" w:rsidRDefault="006031B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‘’ İNSAN HAKLARI VE DEMOKRASİ ” isimli Oyun -Türkçe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6031B1" w:rsidRPr="008978B2" w:rsidRDefault="006031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031B1" w:rsidRPr="008978B2" w:rsidRDefault="006031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6031B1" w:rsidRPr="008978B2" w:rsidRDefault="006031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6031B1" w:rsidRPr="008978B2" w:rsidRDefault="006031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6031B1" w:rsidRPr="008978B2" w:rsidRDefault="006031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6031B1" w:rsidRPr="008978B2" w:rsidRDefault="006031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6031B1" w:rsidRPr="008978B2" w:rsidRDefault="006031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6031B1" w:rsidRDefault="006031B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6031B1" w:rsidRDefault="006031B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6031B1" w:rsidRPr="008978B2" w:rsidRDefault="006031B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6031B1" w:rsidRDefault="006031B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6031B1" w:rsidRDefault="006031B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6031B1" w:rsidRPr="00E16136" w:rsidRDefault="006031B1" w:rsidP="00E16136"/>
    <w:p w:rsidR="006031B1" w:rsidRDefault="006031B1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6031B1" w:rsidRPr="00845990" w:rsidRDefault="006031B1" w:rsidP="00845990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İNSAN HAKLARI VE DEMOKRASİ</w:t>
      </w:r>
    </w:p>
    <w:p w:rsidR="006031B1" w:rsidRPr="00436F22" w:rsidRDefault="006031B1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Etkinlik Türü      : </w:t>
      </w:r>
      <w:r>
        <w:rPr>
          <w:rFonts w:ascii="Comic Sans MS" w:hAnsi="Comic Sans MS"/>
          <w:bCs/>
          <w:sz w:val="20"/>
          <w:szCs w:val="20"/>
        </w:rPr>
        <w:t>Türkçe-Oyun (</w:t>
      </w:r>
      <w:r w:rsidRPr="00436F22">
        <w:rPr>
          <w:rFonts w:ascii="Comic Sans MS" w:hAnsi="Comic Sans MS"/>
          <w:bCs/>
          <w:sz w:val="20"/>
          <w:szCs w:val="20"/>
        </w:rPr>
        <w:t xml:space="preserve">Bireysel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6031B1" w:rsidRPr="00436F22" w:rsidRDefault="006031B1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>
        <w:rPr>
          <w:rFonts w:ascii="Comic Sans MS" w:hAnsi="Comic Sans MS"/>
          <w:bCs/>
          <w:sz w:val="20"/>
          <w:szCs w:val="20"/>
        </w:rPr>
        <w:t>……</w:t>
      </w:r>
    </w:p>
    <w:p w:rsidR="006031B1" w:rsidRPr="00BB3A48" w:rsidRDefault="006031B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13.9pt;margin-top:3.8pt;width:423.25pt;height:378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">
            <v:textbox>
              <w:txbxContent>
                <w:p w:rsidR="006031B1" w:rsidRDefault="006031B1" w:rsidP="00E823BB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823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6031B1" w:rsidRDefault="006031B1" w:rsidP="005E6D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Öğretmen çocukları etrafına toplar insan haklarıyla ilgili sohbet eder. Çocukl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ara çeşitli sorular sorar,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 xml:space="preserve">insan haklarını anlatan çeşitli resimler gösterir, çocukların anlatmasını ister. </w:t>
                  </w:r>
                </w:p>
                <w:p w:rsidR="006031B1" w:rsidRDefault="006031B1" w:rsidP="005E6D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İnsan Hakları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”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İ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nsanlara doğuştan verilen, verilmesi gereken haklardır. Temel insan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haklarından bazıları şunlardır: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Yaşama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 S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ağlık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 E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ğitim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Mülk Edinme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 S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eyahat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Haberleşme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Kendini Savunma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,…… gibi temel haklara insan hakları diyoruz.</w:t>
                  </w:r>
                </w:p>
                <w:p w:rsidR="006031B1" w:rsidRDefault="006031B1" w:rsidP="00A40EA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Büyük kartonlara insan haklarıyla ilgili özlü sözler yazılarak pankartlar hazırlanır.</w:t>
                  </w:r>
                </w:p>
                <w:p w:rsidR="006031B1" w:rsidRPr="005E6DB2" w:rsidRDefault="006031B1" w:rsidP="005E6D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-----------  </w:t>
                  </w:r>
                  <w:r w:rsidRPr="005E6DB2">
                    <w:rPr>
                      <w:rFonts w:ascii="Comic Sans MS" w:hAnsi="Comic Sans MS"/>
                      <w:sz w:val="20"/>
                      <w:szCs w:val="20"/>
                    </w:rPr>
                    <w:t xml:space="preserve">En büyük sevgi, insanlık sevgisidir.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--------------</w:t>
                  </w:r>
                </w:p>
                <w:p w:rsidR="006031B1" w:rsidRPr="005E6DB2" w:rsidRDefault="006031B1" w:rsidP="005E6D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-----------  </w:t>
                  </w:r>
                  <w:r w:rsidRPr="005E6DB2">
                    <w:rPr>
                      <w:rFonts w:ascii="Comic Sans MS" w:hAnsi="Comic Sans MS"/>
                      <w:sz w:val="20"/>
                      <w:szCs w:val="20"/>
                    </w:rPr>
                    <w:t xml:space="preserve">İnsan köle doğmaz, köle yapılır.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-----------------</w:t>
                  </w:r>
                </w:p>
                <w:p w:rsidR="006031B1" w:rsidRPr="005E6DB2" w:rsidRDefault="006031B1" w:rsidP="005E6D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------------ </w:t>
                  </w:r>
                  <w:r w:rsidRPr="005E6DB2">
                    <w:rPr>
                      <w:rFonts w:ascii="Comic Sans MS" w:hAnsi="Comic Sans MS"/>
                      <w:sz w:val="20"/>
                      <w:szCs w:val="20"/>
                    </w:rPr>
                    <w:t xml:space="preserve">Bütün insanlar özgür ve eşit doğarlar.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-------------</w:t>
                  </w:r>
                </w:p>
                <w:p w:rsidR="006031B1" w:rsidRDefault="006031B1" w:rsidP="005E6D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-----------   </w:t>
                  </w:r>
                  <w:r w:rsidRPr="005E6DB2">
                    <w:rPr>
                      <w:rFonts w:ascii="Comic Sans MS" w:hAnsi="Comic Sans MS"/>
                      <w:sz w:val="20"/>
                      <w:szCs w:val="20"/>
                    </w:rPr>
                    <w:t>Kişisel hürriyetler kutsaldır.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-------------</w:t>
                  </w:r>
                </w:p>
                <w:p w:rsidR="006031B1" w:rsidRDefault="006031B1" w:rsidP="005E6D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Öğretmen pankartta neler yazıldığını okur. Her çocuk kendi pankartını süsleyerek hazırlar. Pankartlar hazırlandıktan sonra okulda mini bir yürüyüş yapılır, sloganlar atılır, insan hak ve özgürlüklerine dikkat çekilir.</w:t>
                  </w:r>
                </w:p>
                <w:p w:rsidR="006031B1" w:rsidRPr="00A40EA4" w:rsidRDefault="006031B1" w:rsidP="00A40EA4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RÜZGAR İLE YAPRAK DOST OLDULAR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hikayesi okunur</w:t>
                  </w:r>
                </w:p>
                <w:p w:rsidR="006031B1" w:rsidRPr="00A40EA4" w:rsidRDefault="006031B1" w:rsidP="00A40EA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Artık rüzgâr savurmuyordu yaprağı.</w:t>
                  </w:r>
                </w:p>
                <w:p w:rsidR="006031B1" w:rsidRPr="00A40EA4" w:rsidRDefault="006031B1" w:rsidP="00A40EA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- Söyle dostum, nereye istersen oraya götüreyim seni" dedi rüzgâr yaprağa.</w:t>
                  </w:r>
                </w:p>
                <w:p w:rsidR="006031B1" w:rsidRDefault="006031B1" w:rsidP="00A40EA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 xml:space="preserve">Yaprak düşündü taşındı, aklına hiçbir şey gelmedi. </w:t>
                  </w:r>
                </w:p>
                <w:p w:rsidR="006031B1" w:rsidRPr="00A40EA4" w:rsidRDefault="006031B1" w:rsidP="00A40EA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Tekrar sordu rüzgâr: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 xml:space="preserve"> Hadi söyle seni istediğin yere taşıyayım.</w:t>
                  </w:r>
                </w:p>
                <w:p w:rsidR="006031B1" w:rsidRPr="00A40EA4" w:rsidRDefault="006031B1" w:rsidP="00A40EA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Tekrar düşündü yaprak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 aklına yine bir şey gelmedi :</w:t>
                  </w: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 xml:space="preserve"> ''Bilmiyorum rüzgâr kardeş, aklıma hiçbir şey gelmiyor. Sen söyle ?'' dedi.</w:t>
                  </w:r>
                </w:p>
                <w:p w:rsidR="006031B1" w:rsidRPr="00A40EA4" w:rsidRDefault="006031B1" w:rsidP="00A40EA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Rüzgâr: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 xml:space="preserve"> Gideceğin yeri bilmedikten sonra rüzgâr dostun olsa da neye yarar.. </w:t>
                  </w:r>
                </w:p>
                <w:p w:rsidR="006031B1" w:rsidRPr="00A40EA4" w:rsidRDefault="006031B1" w:rsidP="00A40EA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 xml:space="preserve">   Savrulur gidersin!  dedi ve bildiği gibi esti tekrar. Yaprak yine savruldu... </w:t>
                  </w:r>
                </w:p>
                <w:p w:rsidR="006031B1" w:rsidRDefault="006031B1" w:rsidP="00A40EA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Bu sefer savuran üstelik de dostuydu...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8pt;width:306.5pt;height:378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">
            <v:textbox>
              <w:txbxContent>
                <w:p w:rsidR="006031B1" w:rsidRDefault="006031B1" w:rsidP="002F637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6031B1" w:rsidRPr="002F6378" w:rsidRDefault="006031B1" w:rsidP="002F637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031B1" w:rsidRPr="002F6378" w:rsidRDefault="006031B1" w:rsidP="002F637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6031B1" w:rsidRPr="002F6378" w:rsidRDefault="006031B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13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4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. Küçük kas kullanımı gerektiren hareketleri yapar.</w:t>
                  </w:r>
                </w:p>
                <w:p w:rsidR="006031B1" w:rsidRPr="002F6378" w:rsidRDefault="006031B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Göstergeleri: Nesneleri toplar.</w:t>
                  </w:r>
                </w:p>
                <w:p w:rsidR="006031B1" w:rsidRDefault="006031B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Nesneleri yeni şekiller oluşturacak biçimde bir araya getirir. Malzemeleri keser, yapıştırır,  değişik şekillerde katlar. Değişik malzemeler kullanarak resim yapar. Nesneleri kopartır/yırtar, sıkar,  çeker/gerer, açar/kapar</w:t>
                  </w:r>
                </w:p>
                <w:p w:rsidR="006031B1" w:rsidRPr="002F6378" w:rsidRDefault="006031B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031B1" w:rsidRPr="002F6378" w:rsidRDefault="006031B1" w:rsidP="002F637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VE DUYGUSAL GELİŞİM</w:t>
                  </w:r>
                  <w:bookmarkStart w:id="0" w:name="_GoBack"/>
                  <w:bookmarkEnd w:id="0"/>
                </w:p>
                <w:p w:rsidR="006031B1" w:rsidRPr="002F6378" w:rsidRDefault="006031B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13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6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. Kendisinin ve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başkalarının haklarını korur.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Göstergeleri: Haklarını söyler. Başkalarının hakları olduğunu söyler. Haksızlığa uğradığında tepki verir. Başkalarına haks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ızlık yapıldığında tepki verir.</w:t>
                  </w:r>
                </w:p>
                <w:p w:rsidR="006031B1" w:rsidRDefault="006031B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13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8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 xml:space="preserve">. Farklılıklara saygı gösterir. </w:t>
                  </w:r>
                </w:p>
                <w:p w:rsidR="006031B1" w:rsidRDefault="006031B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Göstergeleri: Kendisinin farklı özellikleri olduğunu söyler. İnsanların farklı özellikleri olduğunu söyler. Etkinliklerde farklı özelliktek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 çocuklarla birlikte yer alır.</w:t>
                  </w:r>
                </w:p>
                <w:p w:rsidR="006031B1" w:rsidRDefault="006031B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13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9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 xml:space="preserve">. Farklı kültürel özellikleri açıklar. </w:t>
                  </w:r>
                </w:p>
                <w:p w:rsidR="006031B1" w:rsidRPr="002F6378" w:rsidRDefault="006031B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Göstergeleri: Kendi ülkesinin kültürüne ait özellikleri söyler. Kendi ülkesinin kültürü ile diğer kültürlerin benzer ve farklı özelliklerini söyler. Farklı ülkelerin kendine özgü kültür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el özellikleri olduğunu söyler.</w:t>
                  </w:r>
                </w:p>
                <w:p w:rsidR="006031B1" w:rsidRPr="00761E78" w:rsidRDefault="006031B1" w:rsidP="00761E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6031B1" w:rsidRPr="00BB3A48" w:rsidRDefault="006031B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031B1" w:rsidRPr="00BB3A48" w:rsidRDefault="006031B1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6031B1" w:rsidRPr="00050CF7" w:rsidRDefault="006031B1" w:rsidP="003A2AC5">
      <w:pPr>
        <w:pStyle w:val="ListParagraph"/>
        <w:rPr>
          <w:b/>
          <w:sz w:val="20"/>
          <w:szCs w:val="20"/>
          <w:lang w:val="en-US"/>
        </w:rPr>
      </w:pPr>
      <w:r>
        <w:rPr>
          <w:noProof/>
        </w:rPr>
        <w:pict>
          <v:shape id="Text Box 7" o:spid="_x0000_s1028" type="#_x0000_t202" style="position:absolute;left:0;text-align:left;margin-left:309.4pt;margin-top:-42.35pt;width:428.25pt;height:87.4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">
            <v:textbox>
              <w:txbxContent>
                <w:p w:rsidR="006031B1" w:rsidRDefault="006031B1" w:rsidP="00A40EA4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6031B1" w:rsidRPr="00A40EA4" w:rsidRDefault="006031B1" w:rsidP="00A40EA4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Çocuğunuza bugün neler öğrendiğini sorunuz.</w:t>
                  </w:r>
                </w:p>
                <w:p w:rsidR="006031B1" w:rsidRPr="00A40EA4" w:rsidRDefault="006031B1" w:rsidP="00A40EA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İnsan hakları ve demokrasi haftası hakkında sohbet ediniz.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left:0;text-align:left;margin-left:-16.45pt;margin-top:-41.95pt;width:279.1pt;height:11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">
            <v:textbox>
              <w:txbxContent>
                <w:p w:rsidR="006031B1" w:rsidRPr="00A40EA4" w:rsidRDefault="006031B1" w:rsidP="00A40EA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A40EA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6031B1" w:rsidRDefault="006031B1" w:rsidP="00A40EA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Pankartlar</w:t>
                  </w:r>
                  <w:r w:rsidRPr="00A40EA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</w:t>
                  </w:r>
                </w:p>
                <w:p w:rsidR="006031B1" w:rsidRPr="00A40EA4" w:rsidRDefault="006031B1" w:rsidP="00A40EA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A40EA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6031B1" w:rsidRPr="00A40EA4" w:rsidRDefault="006031B1" w:rsidP="00A40EA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ırk, din, renk, yaş, cinsiyet ayırımı,sevgi,saygı, insan hakları</w:t>
                  </w:r>
                </w:p>
                <w:p w:rsidR="006031B1" w:rsidRPr="00A40EA4" w:rsidRDefault="006031B1" w:rsidP="00A40EA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A40EA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6031B1" w:rsidRPr="00436F22" w:rsidRDefault="006031B1" w:rsidP="00A40EA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ab/>
                    <w:t xml:space="preserve">                     </w:t>
                  </w:r>
                </w:p>
              </w:txbxContent>
            </v:textbox>
          </v:shape>
        </w:pict>
      </w:r>
      <w:r w:rsidRPr="00050CF7">
        <w:rPr>
          <w:b/>
          <w:sz w:val="20"/>
          <w:szCs w:val="20"/>
        </w:rPr>
        <w:t>AR</w:t>
      </w:r>
    </w:p>
    <w:p w:rsidR="006031B1" w:rsidRDefault="006031B1"/>
    <w:p w:rsidR="006031B1" w:rsidRPr="00890E89" w:rsidRDefault="006031B1" w:rsidP="00890E89"/>
    <w:p w:rsidR="006031B1" w:rsidRPr="00890E89" w:rsidRDefault="006031B1" w:rsidP="00890E89">
      <w:r>
        <w:rPr>
          <w:noProof/>
        </w:rPr>
        <w:pict>
          <v:shape id="Text Box 9" o:spid="_x0000_s1030" type="#_x0000_t202" style="position:absolute;margin-left:309.4pt;margin-top:6.25pt;width:428.25pt;height:95.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">
            <v:textbox>
              <w:txbxContent>
                <w:p w:rsidR="006031B1" w:rsidRPr="007706DB" w:rsidRDefault="006031B1" w:rsidP="007706D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6031B1" w:rsidRPr="007706DB" w:rsidRDefault="006031B1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6031B1" w:rsidRPr="00890E89" w:rsidRDefault="006031B1" w:rsidP="00890E89"/>
    <w:p w:rsidR="006031B1" w:rsidRPr="00890E89" w:rsidRDefault="006031B1" w:rsidP="00890E89"/>
    <w:p w:rsidR="006031B1" w:rsidRPr="00890E89" w:rsidRDefault="006031B1" w:rsidP="00890E89"/>
    <w:p w:rsidR="006031B1" w:rsidRPr="00890E89" w:rsidRDefault="006031B1" w:rsidP="00890E89"/>
    <w:p w:rsidR="006031B1" w:rsidRDefault="006031B1" w:rsidP="00D87FF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6031B1" w:rsidRPr="00A40EA4" w:rsidRDefault="006031B1" w:rsidP="00A40EA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A40EA4">
        <w:rPr>
          <w:rFonts w:ascii="Comic Sans MS" w:hAnsi="Comic Sans MS"/>
          <w:sz w:val="20"/>
          <w:szCs w:val="20"/>
        </w:rPr>
        <w:t>Herkes istediğini yapsaydı, kurallar olmasaydı ne olurdu?</w:t>
      </w:r>
    </w:p>
    <w:p w:rsidR="006031B1" w:rsidRPr="00A40EA4" w:rsidRDefault="006031B1" w:rsidP="00A40EA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</w:t>
      </w:r>
      <w:r w:rsidRPr="00A40EA4">
        <w:rPr>
          <w:rFonts w:ascii="Comic Sans MS" w:hAnsi="Comic Sans MS"/>
          <w:sz w:val="20"/>
          <w:szCs w:val="20"/>
        </w:rPr>
        <w:t>ünlük yaşamda hangi kurallara uyuyoruz?</w:t>
      </w:r>
    </w:p>
    <w:p w:rsidR="006031B1" w:rsidRDefault="006031B1" w:rsidP="00A40EA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A40EA4">
        <w:rPr>
          <w:rFonts w:ascii="Comic Sans MS" w:hAnsi="Comic Sans MS"/>
          <w:sz w:val="20"/>
          <w:szCs w:val="20"/>
        </w:rPr>
        <w:t>Başbakanın ve cumhurbaşkanının adı nedir?</w:t>
      </w:r>
    </w:p>
    <w:p w:rsidR="006031B1" w:rsidRPr="00A40EA4" w:rsidRDefault="006031B1" w:rsidP="00A40EA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İnsan hakları nelerdir?</w:t>
      </w:r>
    </w:p>
    <w:p w:rsidR="006031B1" w:rsidRDefault="006031B1" w:rsidP="00A40EA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Eğitim seti 3.sayı/17. </w:t>
      </w:r>
      <w:r w:rsidRPr="00A40EA4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 xml:space="preserve"> </w:t>
      </w:r>
      <w:r w:rsidRPr="00A40EA4">
        <w:rPr>
          <w:rFonts w:ascii="Comic Sans MS" w:hAnsi="Comic Sans MS"/>
          <w:sz w:val="20"/>
          <w:szCs w:val="20"/>
        </w:rPr>
        <w:t xml:space="preserve"> yönergeler doğrultusunda yapılır.</w:t>
      </w:r>
    </w:p>
    <w:p w:rsidR="006031B1" w:rsidRPr="00890E89" w:rsidRDefault="006031B1" w:rsidP="00D87FF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</w:p>
    <w:sectPr w:rsidR="006031B1" w:rsidRPr="00890E89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1B1" w:rsidRDefault="006031B1" w:rsidP="00806A98">
      <w:pPr>
        <w:spacing w:after="0" w:line="240" w:lineRule="auto"/>
      </w:pPr>
      <w:r>
        <w:separator/>
      </w:r>
    </w:p>
  </w:endnote>
  <w:endnote w:type="continuationSeparator" w:id="0">
    <w:p w:rsidR="006031B1" w:rsidRDefault="006031B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1B1" w:rsidRDefault="006031B1">
    <w:pPr>
      <w:pStyle w:val="Footer"/>
    </w:pPr>
  </w:p>
  <w:p w:rsidR="006031B1" w:rsidRDefault="006031B1">
    <w:pPr>
      <w:pStyle w:val="Footer"/>
    </w:pPr>
  </w:p>
  <w:p w:rsidR="006031B1" w:rsidRDefault="006031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1B1" w:rsidRDefault="006031B1" w:rsidP="00806A98">
      <w:pPr>
        <w:spacing w:after="0" w:line="240" w:lineRule="auto"/>
      </w:pPr>
      <w:r>
        <w:separator/>
      </w:r>
    </w:p>
  </w:footnote>
  <w:footnote w:type="continuationSeparator" w:id="0">
    <w:p w:rsidR="006031B1" w:rsidRDefault="006031B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50CF7"/>
    <w:rsid w:val="000614C2"/>
    <w:rsid w:val="000867DE"/>
    <w:rsid w:val="000A519C"/>
    <w:rsid w:val="000F3B1A"/>
    <w:rsid w:val="00113F35"/>
    <w:rsid w:val="0015787C"/>
    <w:rsid w:val="00165788"/>
    <w:rsid w:val="0018560E"/>
    <w:rsid w:val="001A45E0"/>
    <w:rsid w:val="001D0122"/>
    <w:rsid w:val="001D783D"/>
    <w:rsid w:val="001F341C"/>
    <w:rsid w:val="001F4B0C"/>
    <w:rsid w:val="002134AD"/>
    <w:rsid w:val="00216154"/>
    <w:rsid w:val="002201E3"/>
    <w:rsid w:val="00230597"/>
    <w:rsid w:val="002A1BCC"/>
    <w:rsid w:val="002A7743"/>
    <w:rsid w:val="002B5687"/>
    <w:rsid w:val="002C40DB"/>
    <w:rsid w:val="002F6378"/>
    <w:rsid w:val="0030759F"/>
    <w:rsid w:val="003A2AC5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97BC7"/>
    <w:rsid w:val="004C5BC8"/>
    <w:rsid w:val="004D71CA"/>
    <w:rsid w:val="004E21F3"/>
    <w:rsid w:val="004F21E0"/>
    <w:rsid w:val="004F2D67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5E6DB2"/>
    <w:rsid w:val="006031B1"/>
    <w:rsid w:val="00606435"/>
    <w:rsid w:val="0064489B"/>
    <w:rsid w:val="006836CC"/>
    <w:rsid w:val="006D28C4"/>
    <w:rsid w:val="006D6401"/>
    <w:rsid w:val="006E2933"/>
    <w:rsid w:val="00733EEA"/>
    <w:rsid w:val="00761E78"/>
    <w:rsid w:val="00764F63"/>
    <w:rsid w:val="007706DB"/>
    <w:rsid w:val="00801C8B"/>
    <w:rsid w:val="00806A98"/>
    <w:rsid w:val="0082336F"/>
    <w:rsid w:val="00845990"/>
    <w:rsid w:val="0085733F"/>
    <w:rsid w:val="008637FB"/>
    <w:rsid w:val="00890AF0"/>
    <w:rsid w:val="00890E89"/>
    <w:rsid w:val="008978B2"/>
    <w:rsid w:val="008B7296"/>
    <w:rsid w:val="008E20FE"/>
    <w:rsid w:val="009319CC"/>
    <w:rsid w:val="009367C8"/>
    <w:rsid w:val="00942E94"/>
    <w:rsid w:val="00954DBC"/>
    <w:rsid w:val="00981A78"/>
    <w:rsid w:val="009A20AC"/>
    <w:rsid w:val="009A586A"/>
    <w:rsid w:val="00A0112F"/>
    <w:rsid w:val="00A07D0F"/>
    <w:rsid w:val="00A10CBE"/>
    <w:rsid w:val="00A137A6"/>
    <w:rsid w:val="00A16277"/>
    <w:rsid w:val="00A40EA4"/>
    <w:rsid w:val="00A62724"/>
    <w:rsid w:val="00A85CB0"/>
    <w:rsid w:val="00A93841"/>
    <w:rsid w:val="00AD00DF"/>
    <w:rsid w:val="00AE5984"/>
    <w:rsid w:val="00AE611F"/>
    <w:rsid w:val="00B131D1"/>
    <w:rsid w:val="00B505B9"/>
    <w:rsid w:val="00B64698"/>
    <w:rsid w:val="00B913D6"/>
    <w:rsid w:val="00B91ADF"/>
    <w:rsid w:val="00BA482B"/>
    <w:rsid w:val="00BB3A48"/>
    <w:rsid w:val="00BC6104"/>
    <w:rsid w:val="00BE067A"/>
    <w:rsid w:val="00BF7B00"/>
    <w:rsid w:val="00C052DF"/>
    <w:rsid w:val="00C110B3"/>
    <w:rsid w:val="00C36EE1"/>
    <w:rsid w:val="00C3789F"/>
    <w:rsid w:val="00C644FA"/>
    <w:rsid w:val="00C66B23"/>
    <w:rsid w:val="00C903B4"/>
    <w:rsid w:val="00CA20A7"/>
    <w:rsid w:val="00CE6E6F"/>
    <w:rsid w:val="00D87FF8"/>
    <w:rsid w:val="00D94A26"/>
    <w:rsid w:val="00E1402F"/>
    <w:rsid w:val="00E16136"/>
    <w:rsid w:val="00E4402B"/>
    <w:rsid w:val="00E47557"/>
    <w:rsid w:val="00E6501C"/>
    <w:rsid w:val="00E655CE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25426"/>
    <w:rsid w:val="00F300A9"/>
    <w:rsid w:val="00F41E99"/>
    <w:rsid w:val="00F46D6E"/>
    <w:rsid w:val="00F53DE0"/>
    <w:rsid w:val="00F61B8B"/>
    <w:rsid w:val="00F827EE"/>
    <w:rsid w:val="00F875E3"/>
    <w:rsid w:val="00F91FFA"/>
    <w:rsid w:val="00F92AFE"/>
    <w:rsid w:val="00FB722C"/>
    <w:rsid w:val="00FC374B"/>
    <w:rsid w:val="00FC771F"/>
    <w:rsid w:val="00FE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EF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43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168</Words>
  <Characters>963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10</cp:revision>
  <dcterms:created xsi:type="dcterms:W3CDTF">2016-06-14T14:55:00Z</dcterms:created>
  <dcterms:modified xsi:type="dcterms:W3CDTF">2016-08-30T12:22:00Z</dcterms:modified>
</cp:coreProperties>
</file>